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78" w:rsidRPr="00073915" w:rsidRDefault="00A32F84" w:rsidP="00A32F84">
      <w:pPr>
        <w:pStyle w:val="PageHeading"/>
        <w:rPr>
          <w:smallCaps/>
          <w:sz w:val="16"/>
          <w:szCs w:val="16"/>
        </w:rPr>
      </w:pPr>
      <w:r w:rsidRPr="00A32F84">
        <w:rPr>
          <w:smallCaps/>
          <w:noProof/>
          <w:sz w:val="16"/>
          <w:szCs w:val="16"/>
        </w:rPr>
        <w:drawing>
          <wp:inline distT="0" distB="0" distL="0" distR="0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511"/>
        <w:gridCol w:w="4509"/>
      </w:tblGrid>
      <w:tr w:rsidR="006D4DA9" w:rsidTr="00A33A67">
        <w:tc>
          <w:tcPr>
            <w:tcW w:w="9242" w:type="dxa"/>
            <w:gridSpan w:val="2"/>
            <w:shd w:val="pct10" w:color="auto" w:fill="auto"/>
          </w:tcPr>
          <w:p w:rsidR="006D4DA9" w:rsidRPr="00BA718B" w:rsidRDefault="006D4DA9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BB0D9A">
              <w:rPr>
                <w:b/>
              </w:rPr>
              <w:t xml:space="preserve"> Protecting, Preserving and Celebrating Indigenous Languages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510A6A" w:rsidRDefault="00BB0D9A" w:rsidP="004C2B10">
            <w:pPr>
              <w:rPr>
                <w:rFonts w:ascii="Verdana" w:hAnsi="Verdana"/>
                <w:sz w:val="20"/>
                <w:szCs w:val="20"/>
              </w:rPr>
            </w:pPr>
            <w:r w:rsidRPr="00510A6A">
              <w:rPr>
                <w:rFonts w:ascii="Verdana" w:hAnsi="Verdana"/>
                <w:sz w:val="20"/>
                <w:szCs w:val="20"/>
              </w:rPr>
              <w:t>COA 041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E555A1" w:rsidRPr="0009129B" w:rsidRDefault="00BB0D9A" w:rsidP="00D14C74">
            <w:pPr>
              <w:pStyle w:val="Text"/>
            </w:pPr>
            <w:r>
              <w:t xml:space="preserve">The Government will </w:t>
            </w:r>
            <w:r w:rsidR="00FD201D">
              <w:t xml:space="preserve">contribute up to $10.0 million over four years to </w:t>
            </w:r>
            <w:r>
              <w:t>work</w:t>
            </w:r>
            <w:r w:rsidR="00FD201D">
              <w:t>ing</w:t>
            </w:r>
            <w:r>
              <w:t xml:space="preserve"> with local language groups to identify how best to protect an</w:t>
            </w:r>
            <w:r w:rsidR="00D14C74">
              <w:t>d preserve Indigenous languages. This will include using</w:t>
            </w:r>
            <w:r w:rsidR="00FD201D">
              <w:t xml:space="preserve"> and enhancing</w:t>
            </w:r>
            <w:r w:rsidR="00D14C74">
              <w:t xml:space="preserve"> online crowd-sourcing platforms and recognising local languages through signage of local place names and major landmarks.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5D2882" w:rsidP="0009129B">
            <w:pPr>
              <w:pStyle w:val="Text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E50486" w:rsidP="0009129B">
            <w:pPr>
              <w:pStyle w:val="Text"/>
            </w:pPr>
            <w:r>
              <w:t>27</w:t>
            </w:r>
            <w:r w:rsidR="005D2882">
              <w:t>/06/2016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E555A1" w:rsidRPr="0009129B" w:rsidRDefault="00E50486" w:rsidP="00BB0D9A">
            <w:pPr>
              <w:pStyle w:val="Text"/>
            </w:pPr>
            <w:r>
              <w:t>26</w:t>
            </w:r>
            <w:r w:rsidR="005D2882">
              <w:t>/0</w:t>
            </w:r>
            <w:r w:rsidR="00BB0D9A">
              <w:t>6</w:t>
            </w:r>
            <w:r w:rsidR="005D2882">
              <w:t>/2016</w:t>
            </w:r>
          </w:p>
        </w:tc>
      </w:tr>
      <w:tr w:rsidR="004215F5" w:rsidTr="00A33A67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215F5" w:rsidRPr="0009129B" w:rsidRDefault="00242707" w:rsidP="00D4794B">
            <w:pPr>
              <w:pStyle w:val="Text"/>
            </w:pPr>
            <w:r>
              <w:t>30/06/2016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E555A1" w:rsidRPr="0009129B" w:rsidRDefault="00CD5348" w:rsidP="0009129B">
            <w:pPr>
              <w:pStyle w:val="Text"/>
            </w:pPr>
            <w:r>
              <w:t>Not applicable</w:t>
            </w:r>
            <w:r w:rsidR="00510A6A">
              <w:t>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E555A1" w:rsidRPr="0009129B" w:rsidRDefault="00CD5348" w:rsidP="0009129B">
            <w:pPr>
              <w:pStyle w:val="Text"/>
            </w:pPr>
            <w:r>
              <w:t>Not applicable</w:t>
            </w:r>
            <w:r w:rsidR="00510A6A">
              <w:t>.</w:t>
            </w: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800"/>
        <w:gridCol w:w="1801"/>
        <w:gridCol w:w="1801"/>
      </w:tblGrid>
      <w:tr w:rsidR="003B721A" w:rsidTr="00063068">
        <w:tc>
          <w:tcPr>
            <w:tcW w:w="1848" w:type="dxa"/>
            <w:shd w:val="pct10" w:color="auto" w:fill="auto"/>
            <w:vAlign w:val="center"/>
          </w:tcPr>
          <w:p w:rsidR="003B721A" w:rsidRDefault="003B721A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D4794B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D4794B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D4794B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5D2882" w:rsidTr="00A33A67">
        <w:tc>
          <w:tcPr>
            <w:tcW w:w="1848" w:type="dxa"/>
          </w:tcPr>
          <w:p w:rsidR="005D2882" w:rsidRPr="0009129B" w:rsidRDefault="005D2882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5D2882" w:rsidRPr="0009129B" w:rsidRDefault="002D1F08" w:rsidP="00BB0D9A">
            <w:pPr>
              <w:pStyle w:val="Tablefigures"/>
            </w:pPr>
            <w:r>
              <w:t>-</w:t>
            </w:r>
            <w:r w:rsidR="00BB0D9A">
              <w:t>2</w:t>
            </w:r>
            <w:r w:rsidR="005D2882">
              <w:t>.</w:t>
            </w:r>
            <w:r w:rsidR="00BB0D9A">
              <w:t>5</w:t>
            </w:r>
          </w:p>
        </w:tc>
        <w:tc>
          <w:tcPr>
            <w:tcW w:w="1848" w:type="dxa"/>
          </w:tcPr>
          <w:p w:rsidR="005D2882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  <w:tc>
          <w:tcPr>
            <w:tcW w:w="1849" w:type="dxa"/>
          </w:tcPr>
          <w:p w:rsidR="005D2882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  <w:tc>
          <w:tcPr>
            <w:tcW w:w="1849" w:type="dxa"/>
          </w:tcPr>
          <w:p w:rsidR="005D2882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</w:tr>
      <w:tr w:rsidR="00BB0D9A" w:rsidTr="00A33A67">
        <w:tc>
          <w:tcPr>
            <w:tcW w:w="1848" w:type="dxa"/>
          </w:tcPr>
          <w:p w:rsidR="00BB0D9A" w:rsidRPr="0009129B" w:rsidRDefault="00BB0D9A" w:rsidP="00BB0D9A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BB0D9A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  <w:tc>
          <w:tcPr>
            <w:tcW w:w="1848" w:type="dxa"/>
          </w:tcPr>
          <w:p w:rsidR="00BB0D9A" w:rsidRPr="0009129B" w:rsidRDefault="00FD201D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  <w:tc>
          <w:tcPr>
            <w:tcW w:w="1849" w:type="dxa"/>
          </w:tcPr>
          <w:p w:rsidR="00BB0D9A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  <w:tc>
          <w:tcPr>
            <w:tcW w:w="1849" w:type="dxa"/>
          </w:tcPr>
          <w:p w:rsidR="00BB0D9A" w:rsidRPr="0009129B" w:rsidRDefault="002D1F08" w:rsidP="00BB0D9A">
            <w:pPr>
              <w:pStyle w:val="Tablefigures"/>
            </w:pPr>
            <w:r>
              <w:t>-</w:t>
            </w:r>
            <w:r w:rsidR="00BB0D9A">
              <w:t>2.5</w:t>
            </w:r>
          </w:p>
        </w:tc>
      </w:tr>
    </w:tbl>
    <w:p w:rsidR="00D62E48" w:rsidRPr="0006306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D2D3E" w:rsidRDefault="00FD2D3E" w:rsidP="00682D90">
            <w:pPr>
              <w:pStyle w:val="Text"/>
            </w:pPr>
          </w:p>
          <w:p w:rsidR="00B770F7" w:rsidRDefault="005D2882">
            <w:pPr>
              <w:pStyle w:val="Text"/>
            </w:pPr>
            <w:r>
              <w:t xml:space="preserve">The proposal has been costed </w:t>
            </w:r>
            <w:r w:rsidR="00B933F4">
              <w:t>as a specified amount.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FD2D3E">
            <w:pPr>
              <w:pStyle w:val="Text"/>
            </w:pPr>
          </w:p>
          <w:p w:rsidR="003F453F" w:rsidRDefault="005D2882" w:rsidP="00510A6A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242707" w:rsidRDefault="00242707" w:rsidP="00510A6A">
            <w:pPr>
              <w:pStyle w:val="Text"/>
            </w:pPr>
          </w:p>
          <w:p w:rsidR="00242707" w:rsidRDefault="00242707" w:rsidP="00510A6A">
            <w:pPr>
              <w:pStyle w:val="Text"/>
            </w:pPr>
          </w:p>
        </w:tc>
      </w:tr>
      <w:tr w:rsidR="0009129B" w:rsidRPr="0009129B" w:rsidTr="00A33A6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bookmarkStart w:id="0" w:name="_GoBack"/>
            <w:bookmarkEnd w:id="0"/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D2D3E" w:rsidRDefault="00FD2D3E" w:rsidP="00FD2D3E">
            <w:pPr>
              <w:pStyle w:val="Text"/>
            </w:pPr>
          </w:p>
          <w:p w:rsidR="003F453F" w:rsidRDefault="00233BA0" w:rsidP="00CD5348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FD201D" w:rsidRDefault="00FD201D" w:rsidP="00CD5348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510A6A" w:rsidRDefault="00510A6A" w:rsidP="00FD2D3E">
            <w:pPr>
              <w:pStyle w:val="Text"/>
            </w:pPr>
          </w:p>
          <w:p w:rsidR="00FD2D3E" w:rsidRDefault="00FD201D" w:rsidP="00FD2D3E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FD2D3E" w:rsidRPr="0009129B" w:rsidRDefault="00FD2D3E" w:rsidP="00FD201D">
            <w:pPr>
              <w:pStyle w:val="Text"/>
            </w:pPr>
          </w:p>
        </w:tc>
      </w:tr>
      <w:tr w:rsidR="0009129B" w:rsidRPr="0009129B" w:rsidTr="00DA3CA3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D2D3E" w:rsidRDefault="00FD2D3E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D2D3E" w:rsidRDefault="00510A6A" w:rsidP="00510A6A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any departmental costs associated with administering this policy will be met from within the existing resources of the Department of Communications and the Arts.</w:t>
            </w:r>
          </w:p>
          <w:p w:rsidR="00510A6A" w:rsidRPr="0009129B" w:rsidRDefault="00510A6A" w:rsidP="00510A6A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A51F6A" w:rsidRPr="00D14C74" w:rsidRDefault="00A51F6A">
      <w:pPr>
        <w:rPr>
          <w:sz w:val="4"/>
          <w:szCs w:val="4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FD2D3E">
            <w:pPr>
              <w:pStyle w:val="Text"/>
            </w:pPr>
          </w:p>
          <w:p w:rsidR="00233BA0" w:rsidRDefault="005D2882" w:rsidP="00233BA0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D2D3E" w:rsidRDefault="00FD2D3E" w:rsidP="00FD2D3E">
            <w:pPr>
              <w:pStyle w:val="Text"/>
            </w:pPr>
          </w:p>
          <w:p w:rsidR="00A170EB" w:rsidRDefault="00A170EB" w:rsidP="00A170EB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FD2D3E" w:rsidRPr="0009129B" w:rsidRDefault="00FD2D3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555A1" w:rsidRPr="00D14C74" w:rsidRDefault="00E555A1">
      <w:pPr>
        <w:rPr>
          <w:rFonts w:ascii="Verdana" w:hAnsi="Verdana"/>
          <w:sz w:val="4"/>
          <w:szCs w:val="4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D2D3E" w:rsidRDefault="00FD2D3E" w:rsidP="00682D90">
            <w:pPr>
              <w:pStyle w:val="Text"/>
            </w:pPr>
          </w:p>
          <w:p w:rsidR="0061279D" w:rsidRDefault="00CE0E09" w:rsidP="00510A6A">
            <w:pPr>
              <w:pStyle w:val="Text"/>
            </w:pPr>
            <w:r>
              <w:t>Not applicable</w:t>
            </w:r>
            <w:r w:rsidR="00510A6A">
              <w:t>.</w:t>
            </w:r>
          </w:p>
          <w:p w:rsidR="00510A6A" w:rsidRPr="00510A6A" w:rsidRDefault="00510A6A" w:rsidP="00510A6A">
            <w:pPr>
              <w:pStyle w:val="Text"/>
            </w:pPr>
          </w:p>
          <w:p w:rsidR="00206E77" w:rsidRDefault="0009129B" w:rsidP="00510A6A">
            <w:pPr>
              <w:pStyle w:val="Text"/>
              <w:spacing w:after="240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8879DF" w:rsidRPr="0061279D" w:rsidRDefault="008879DF" w:rsidP="008879DF">
            <w:pPr>
              <w:pStyle w:val="Text"/>
              <w:spacing w:after="240"/>
            </w:pPr>
            <w:r w:rsidRPr="0061279D">
              <w:t>Not applicable</w:t>
            </w:r>
            <w:r w:rsidR="00510A6A">
              <w:t>.</w:t>
            </w:r>
          </w:p>
          <w:p w:rsidR="00FD2D3E" w:rsidRDefault="00FD2D3E" w:rsidP="00F308A5">
            <w:pPr>
              <w:pStyle w:val="Text"/>
            </w:pPr>
          </w:p>
        </w:tc>
      </w:tr>
    </w:tbl>
    <w:p w:rsidR="0009129B" w:rsidRPr="001571A1" w:rsidRDefault="0009129B" w:rsidP="001571A1">
      <w:pPr>
        <w:rPr>
          <w:rFonts w:ascii="Verdana" w:hAnsi="Verdana"/>
          <w:sz w:val="2"/>
          <w:szCs w:val="2"/>
        </w:rPr>
      </w:pPr>
    </w:p>
    <w:sectPr w:rsidR="0009129B" w:rsidRPr="001571A1" w:rsidSect="00F45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03" w:right="1440" w:bottom="851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4C8" w:rsidRDefault="00D644C8">
      <w:pPr>
        <w:spacing w:after="0" w:line="240" w:lineRule="auto"/>
      </w:pPr>
      <w:r>
        <w:separator/>
      </w:r>
    </w:p>
  </w:endnote>
  <w:endnote w:type="continuationSeparator" w:id="0">
    <w:p w:rsidR="00D644C8" w:rsidRDefault="00D6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AB" w:rsidRDefault="00AB0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AB" w:rsidRPr="00902F05" w:rsidRDefault="00AB05AB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AB05AB" w:rsidRDefault="00AB0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</w:sdtPr>
    <w:sdtEndPr/>
    <w:sdtContent>
      <w:p w:rsidR="00AB05AB" w:rsidRDefault="00AB05AB">
        <w:pPr>
          <w:pStyle w:val="Footer"/>
        </w:pPr>
        <w:r>
          <w:t>[Type text]</w:t>
        </w:r>
      </w:p>
    </w:sdtContent>
  </w:sdt>
  <w:p w:rsidR="00AB05AB" w:rsidRDefault="00AB0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4C8" w:rsidRDefault="00D644C8">
      <w:pPr>
        <w:spacing w:after="0" w:line="240" w:lineRule="auto"/>
      </w:pPr>
      <w:r>
        <w:separator/>
      </w:r>
    </w:p>
  </w:footnote>
  <w:footnote w:type="continuationSeparator" w:id="0">
    <w:p w:rsidR="00D644C8" w:rsidRDefault="00D64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AB" w:rsidRDefault="00AB05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AB" w:rsidRDefault="00AB05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AB" w:rsidRPr="00A351D1" w:rsidRDefault="00AB05AB" w:rsidP="00A351D1">
    <w:pPr>
      <w:pStyle w:val="Header"/>
    </w:pPr>
    <w:r>
      <w:rPr>
        <w:noProof/>
        <w:lang w:eastAsia="en-AU"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 w15:restartNumberingAfterBreak="0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9C2D47"/>
    <w:multiLevelType w:val="hybridMultilevel"/>
    <w:tmpl w:val="15361F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4FFB"/>
    <w:rsid w:val="0001595B"/>
    <w:rsid w:val="0001613C"/>
    <w:rsid w:val="00016E9D"/>
    <w:rsid w:val="00020981"/>
    <w:rsid w:val="00020ECE"/>
    <w:rsid w:val="000211FB"/>
    <w:rsid w:val="0002328F"/>
    <w:rsid w:val="00027F67"/>
    <w:rsid w:val="00030753"/>
    <w:rsid w:val="00031E13"/>
    <w:rsid w:val="00031F91"/>
    <w:rsid w:val="00035E52"/>
    <w:rsid w:val="0003620A"/>
    <w:rsid w:val="0003675B"/>
    <w:rsid w:val="000408D0"/>
    <w:rsid w:val="0004139F"/>
    <w:rsid w:val="00043BD9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906"/>
    <w:rsid w:val="0007796D"/>
    <w:rsid w:val="00082884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F6F"/>
    <w:rsid w:val="000F0C9D"/>
    <w:rsid w:val="000F18A5"/>
    <w:rsid w:val="000F1BB5"/>
    <w:rsid w:val="000F35DF"/>
    <w:rsid w:val="000F4413"/>
    <w:rsid w:val="000F47ED"/>
    <w:rsid w:val="000F7ECF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7AC5"/>
    <w:rsid w:val="0012070C"/>
    <w:rsid w:val="0012096F"/>
    <w:rsid w:val="00124476"/>
    <w:rsid w:val="00125359"/>
    <w:rsid w:val="00126BE2"/>
    <w:rsid w:val="00130287"/>
    <w:rsid w:val="00134B22"/>
    <w:rsid w:val="001360CA"/>
    <w:rsid w:val="00136726"/>
    <w:rsid w:val="00140F32"/>
    <w:rsid w:val="00141A36"/>
    <w:rsid w:val="00141F62"/>
    <w:rsid w:val="00143F78"/>
    <w:rsid w:val="00145595"/>
    <w:rsid w:val="00150CDC"/>
    <w:rsid w:val="00152C37"/>
    <w:rsid w:val="001531C3"/>
    <w:rsid w:val="00154DA1"/>
    <w:rsid w:val="0015553E"/>
    <w:rsid w:val="00156BA5"/>
    <w:rsid w:val="00156E32"/>
    <w:rsid w:val="001571A1"/>
    <w:rsid w:val="00157C59"/>
    <w:rsid w:val="00162D94"/>
    <w:rsid w:val="00163722"/>
    <w:rsid w:val="001649FE"/>
    <w:rsid w:val="00165414"/>
    <w:rsid w:val="001657C3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222E"/>
    <w:rsid w:val="0019318F"/>
    <w:rsid w:val="00193D54"/>
    <w:rsid w:val="00195306"/>
    <w:rsid w:val="00197129"/>
    <w:rsid w:val="00197CC1"/>
    <w:rsid w:val="00197DA8"/>
    <w:rsid w:val="001A0333"/>
    <w:rsid w:val="001A098B"/>
    <w:rsid w:val="001A2694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5A0F"/>
    <w:rsid w:val="001D709A"/>
    <w:rsid w:val="001D7311"/>
    <w:rsid w:val="001E001A"/>
    <w:rsid w:val="001E2045"/>
    <w:rsid w:val="001E2D1E"/>
    <w:rsid w:val="001E537E"/>
    <w:rsid w:val="001E711D"/>
    <w:rsid w:val="001E748D"/>
    <w:rsid w:val="001E7590"/>
    <w:rsid w:val="001F0520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06E77"/>
    <w:rsid w:val="00210A75"/>
    <w:rsid w:val="00213BE4"/>
    <w:rsid w:val="00213F2E"/>
    <w:rsid w:val="002159BD"/>
    <w:rsid w:val="00215B42"/>
    <w:rsid w:val="002161BD"/>
    <w:rsid w:val="0021782C"/>
    <w:rsid w:val="00223DFD"/>
    <w:rsid w:val="00223F8F"/>
    <w:rsid w:val="00225F9F"/>
    <w:rsid w:val="0022608D"/>
    <w:rsid w:val="002278F0"/>
    <w:rsid w:val="00230E47"/>
    <w:rsid w:val="002316A2"/>
    <w:rsid w:val="00232FE5"/>
    <w:rsid w:val="00233633"/>
    <w:rsid w:val="00233BA0"/>
    <w:rsid w:val="00237FE9"/>
    <w:rsid w:val="0024037C"/>
    <w:rsid w:val="00241F70"/>
    <w:rsid w:val="00242108"/>
    <w:rsid w:val="002421AE"/>
    <w:rsid w:val="00242707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64C0"/>
    <w:rsid w:val="00272D97"/>
    <w:rsid w:val="0027326A"/>
    <w:rsid w:val="00273EF0"/>
    <w:rsid w:val="002756EE"/>
    <w:rsid w:val="002774E8"/>
    <w:rsid w:val="00280EAE"/>
    <w:rsid w:val="0028163B"/>
    <w:rsid w:val="002852CE"/>
    <w:rsid w:val="002858FD"/>
    <w:rsid w:val="00293D45"/>
    <w:rsid w:val="002945B0"/>
    <w:rsid w:val="002956EA"/>
    <w:rsid w:val="002A20CF"/>
    <w:rsid w:val="002A2AC5"/>
    <w:rsid w:val="002A2D98"/>
    <w:rsid w:val="002A63F4"/>
    <w:rsid w:val="002B01A7"/>
    <w:rsid w:val="002B075A"/>
    <w:rsid w:val="002B0901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1F08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97B"/>
    <w:rsid w:val="00315B2B"/>
    <w:rsid w:val="00315D80"/>
    <w:rsid w:val="00316503"/>
    <w:rsid w:val="003173AC"/>
    <w:rsid w:val="00321A4E"/>
    <w:rsid w:val="00322EB0"/>
    <w:rsid w:val="003231E3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0BBD"/>
    <w:rsid w:val="0034222B"/>
    <w:rsid w:val="003443D0"/>
    <w:rsid w:val="00345F24"/>
    <w:rsid w:val="0034662D"/>
    <w:rsid w:val="003500B1"/>
    <w:rsid w:val="003533D7"/>
    <w:rsid w:val="003540D7"/>
    <w:rsid w:val="00355BDB"/>
    <w:rsid w:val="00355CB5"/>
    <w:rsid w:val="00356648"/>
    <w:rsid w:val="00357574"/>
    <w:rsid w:val="0036082D"/>
    <w:rsid w:val="003612EA"/>
    <w:rsid w:val="003612FD"/>
    <w:rsid w:val="003616BB"/>
    <w:rsid w:val="00364CC7"/>
    <w:rsid w:val="00366CFC"/>
    <w:rsid w:val="00367055"/>
    <w:rsid w:val="003708FC"/>
    <w:rsid w:val="003723E7"/>
    <w:rsid w:val="003725AA"/>
    <w:rsid w:val="003728A3"/>
    <w:rsid w:val="003767DF"/>
    <w:rsid w:val="003769FC"/>
    <w:rsid w:val="00376EF6"/>
    <w:rsid w:val="00377C22"/>
    <w:rsid w:val="00383AD1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BE"/>
    <w:rsid w:val="003A1743"/>
    <w:rsid w:val="003A235D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B721A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4AD"/>
    <w:rsid w:val="003E04D4"/>
    <w:rsid w:val="003E1CF7"/>
    <w:rsid w:val="003E4704"/>
    <w:rsid w:val="003E516A"/>
    <w:rsid w:val="003E7A51"/>
    <w:rsid w:val="003E7E0D"/>
    <w:rsid w:val="003F1C6A"/>
    <w:rsid w:val="003F341C"/>
    <w:rsid w:val="003F453F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42A"/>
    <w:rsid w:val="00434577"/>
    <w:rsid w:val="00434A29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EF2"/>
    <w:rsid w:val="004836E5"/>
    <w:rsid w:val="0048714C"/>
    <w:rsid w:val="004957F8"/>
    <w:rsid w:val="00497A41"/>
    <w:rsid w:val="004A009D"/>
    <w:rsid w:val="004A00BB"/>
    <w:rsid w:val="004A042A"/>
    <w:rsid w:val="004A55EA"/>
    <w:rsid w:val="004A5D8C"/>
    <w:rsid w:val="004A5E12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4982"/>
    <w:rsid w:val="0050546F"/>
    <w:rsid w:val="00505B02"/>
    <w:rsid w:val="005062A0"/>
    <w:rsid w:val="005063BA"/>
    <w:rsid w:val="00507CE7"/>
    <w:rsid w:val="005100ED"/>
    <w:rsid w:val="00510A6A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440D"/>
    <w:rsid w:val="00535510"/>
    <w:rsid w:val="00535CA7"/>
    <w:rsid w:val="00537182"/>
    <w:rsid w:val="00537B82"/>
    <w:rsid w:val="00540104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84C"/>
    <w:rsid w:val="00595DC0"/>
    <w:rsid w:val="005967C8"/>
    <w:rsid w:val="005A0B08"/>
    <w:rsid w:val="005A13E7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0C3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2882"/>
    <w:rsid w:val="005D3BF0"/>
    <w:rsid w:val="005D4600"/>
    <w:rsid w:val="005D50D2"/>
    <w:rsid w:val="005D7007"/>
    <w:rsid w:val="005E31F4"/>
    <w:rsid w:val="005E4F76"/>
    <w:rsid w:val="005E5704"/>
    <w:rsid w:val="005E6E98"/>
    <w:rsid w:val="005E7049"/>
    <w:rsid w:val="005F22A2"/>
    <w:rsid w:val="005F25D7"/>
    <w:rsid w:val="005F660F"/>
    <w:rsid w:val="005F7B9D"/>
    <w:rsid w:val="0060175F"/>
    <w:rsid w:val="0060192B"/>
    <w:rsid w:val="00601E5A"/>
    <w:rsid w:val="006046C1"/>
    <w:rsid w:val="00604A18"/>
    <w:rsid w:val="006066AE"/>
    <w:rsid w:val="006073CE"/>
    <w:rsid w:val="0061279D"/>
    <w:rsid w:val="00612CA6"/>
    <w:rsid w:val="006132D7"/>
    <w:rsid w:val="00613929"/>
    <w:rsid w:val="006146F5"/>
    <w:rsid w:val="00615FA2"/>
    <w:rsid w:val="006204A5"/>
    <w:rsid w:val="00620577"/>
    <w:rsid w:val="0062095E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4654"/>
    <w:rsid w:val="00656194"/>
    <w:rsid w:val="00656BF8"/>
    <w:rsid w:val="00656C02"/>
    <w:rsid w:val="0065737F"/>
    <w:rsid w:val="00660FC1"/>
    <w:rsid w:val="00662048"/>
    <w:rsid w:val="00666B31"/>
    <w:rsid w:val="006701CA"/>
    <w:rsid w:val="0067094D"/>
    <w:rsid w:val="006720CD"/>
    <w:rsid w:val="00674DE8"/>
    <w:rsid w:val="0068025A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2112"/>
    <w:rsid w:val="006D3352"/>
    <w:rsid w:val="006D4DA9"/>
    <w:rsid w:val="006D5152"/>
    <w:rsid w:val="006D5D8A"/>
    <w:rsid w:val="006D5F7C"/>
    <w:rsid w:val="006E0520"/>
    <w:rsid w:val="006E0B17"/>
    <w:rsid w:val="006E2786"/>
    <w:rsid w:val="006E31B2"/>
    <w:rsid w:val="006E443E"/>
    <w:rsid w:val="006E6263"/>
    <w:rsid w:val="006E71A5"/>
    <w:rsid w:val="006F1CBE"/>
    <w:rsid w:val="006F1DEC"/>
    <w:rsid w:val="006F2133"/>
    <w:rsid w:val="006F3739"/>
    <w:rsid w:val="006F3F89"/>
    <w:rsid w:val="006F495C"/>
    <w:rsid w:val="006F6ADD"/>
    <w:rsid w:val="007002C5"/>
    <w:rsid w:val="007021E5"/>
    <w:rsid w:val="00702212"/>
    <w:rsid w:val="00705BB7"/>
    <w:rsid w:val="00705E01"/>
    <w:rsid w:val="0070741D"/>
    <w:rsid w:val="0071080A"/>
    <w:rsid w:val="007113E5"/>
    <w:rsid w:val="007122F9"/>
    <w:rsid w:val="00712AFD"/>
    <w:rsid w:val="00712EBD"/>
    <w:rsid w:val="007142FD"/>
    <w:rsid w:val="007156D1"/>
    <w:rsid w:val="00715F38"/>
    <w:rsid w:val="00716705"/>
    <w:rsid w:val="007201BE"/>
    <w:rsid w:val="0072043E"/>
    <w:rsid w:val="007219F6"/>
    <w:rsid w:val="00722095"/>
    <w:rsid w:val="007226CE"/>
    <w:rsid w:val="0072602C"/>
    <w:rsid w:val="00727D46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ADC"/>
    <w:rsid w:val="00761D9A"/>
    <w:rsid w:val="007622A4"/>
    <w:rsid w:val="00762916"/>
    <w:rsid w:val="00763B51"/>
    <w:rsid w:val="00763BAE"/>
    <w:rsid w:val="00764D48"/>
    <w:rsid w:val="0076508A"/>
    <w:rsid w:val="00765121"/>
    <w:rsid w:val="00770123"/>
    <w:rsid w:val="00771253"/>
    <w:rsid w:val="0077129E"/>
    <w:rsid w:val="00777627"/>
    <w:rsid w:val="00777DF1"/>
    <w:rsid w:val="00780555"/>
    <w:rsid w:val="0078120E"/>
    <w:rsid w:val="00784243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426"/>
    <w:rsid w:val="007A7BFF"/>
    <w:rsid w:val="007B4313"/>
    <w:rsid w:val="007B50D7"/>
    <w:rsid w:val="007B7B69"/>
    <w:rsid w:val="007B7FE5"/>
    <w:rsid w:val="007C193C"/>
    <w:rsid w:val="007C2321"/>
    <w:rsid w:val="007C2797"/>
    <w:rsid w:val="007C53C8"/>
    <w:rsid w:val="007C58D4"/>
    <w:rsid w:val="007C7CE5"/>
    <w:rsid w:val="007D3D71"/>
    <w:rsid w:val="007D5140"/>
    <w:rsid w:val="007E1C14"/>
    <w:rsid w:val="007E3764"/>
    <w:rsid w:val="007E38A2"/>
    <w:rsid w:val="007E39E9"/>
    <w:rsid w:val="007E44B2"/>
    <w:rsid w:val="007E4E5F"/>
    <w:rsid w:val="007E714E"/>
    <w:rsid w:val="007F0B80"/>
    <w:rsid w:val="007F0D3C"/>
    <w:rsid w:val="007F17BF"/>
    <w:rsid w:val="007F2794"/>
    <w:rsid w:val="007F30CC"/>
    <w:rsid w:val="007F4EA7"/>
    <w:rsid w:val="007F59FD"/>
    <w:rsid w:val="007F6105"/>
    <w:rsid w:val="007F64FD"/>
    <w:rsid w:val="007F7D7A"/>
    <w:rsid w:val="008011CF"/>
    <w:rsid w:val="00802973"/>
    <w:rsid w:val="00806451"/>
    <w:rsid w:val="008068BD"/>
    <w:rsid w:val="008072D7"/>
    <w:rsid w:val="00807310"/>
    <w:rsid w:val="008104E7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DA6"/>
    <w:rsid w:val="00874789"/>
    <w:rsid w:val="00874A91"/>
    <w:rsid w:val="0087623C"/>
    <w:rsid w:val="00876509"/>
    <w:rsid w:val="00876D9D"/>
    <w:rsid w:val="00881B7F"/>
    <w:rsid w:val="00882258"/>
    <w:rsid w:val="0088396D"/>
    <w:rsid w:val="00883995"/>
    <w:rsid w:val="00885FD3"/>
    <w:rsid w:val="008879DF"/>
    <w:rsid w:val="00890163"/>
    <w:rsid w:val="008901C2"/>
    <w:rsid w:val="00890540"/>
    <w:rsid w:val="00892591"/>
    <w:rsid w:val="00895C6C"/>
    <w:rsid w:val="0089739D"/>
    <w:rsid w:val="008A0ADC"/>
    <w:rsid w:val="008A167D"/>
    <w:rsid w:val="008A1CF2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545B"/>
    <w:rsid w:val="008D5FF3"/>
    <w:rsid w:val="008D60A6"/>
    <w:rsid w:val="008D6353"/>
    <w:rsid w:val="008D6DF1"/>
    <w:rsid w:val="008D71B9"/>
    <w:rsid w:val="008E0039"/>
    <w:rsid w:val="008E055C"/>
    <w:rsid w:val="008E1040"/>
    <w:rsid w:val="008E20AE"/>
    <w:rsid w:val="008E268A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A17"/>
    <w:rsid w:val="00942A4E"/>
    <w:rsid w:val="00942C48"/>
    <w:rsid w:val="00943E84"/>
    <w:rsid w:val="0094440A"/>
    <w:rsid w:val="00944F0D"/>
    <w:rsid w:val="00945212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398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62F"/>
    <w:rsid w:val="009E3ABB"/>
    <w:rsid w:val="009E3DB7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3DB3"/>
    <w:rsid w:val="00A15B13"/>
    <w:rsid w:val="00A15BDC"/>
    <w:rsid w:val="00A1684B"/>
    <w:rsid w:val="00A170EB"/>
    <w:rsid w:val="00A213E6"/>
    <w:rsid w:val="00A21D50"/>
    <w:rsid w:val="00A23873"/>
    <w:rsid w:val="00A25996"/>
    <w:rsid w:val="00A32F84"/>
    <w:rsid w:val="00A33A66"/>
    <w:rsid w:val="00A33A67"/>
    <w:rsid w:val="00A33D9F"/>
    <w:rsid w:val="00A351D1"/>
    <w:rsid w:val="00A359FF"/>
    <w:rsid w:val="00A37FA6"/>
    <w:rsid w:val="00A424A7"/>
    <w:rsid w:val="00A4426E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2AB8"/>
    <w:rsid w:val="00A76616"/>
    <w:rsid w:val="00A76B2F"/>
    <w:rsid w:val="00A77F6F"/>
    <w:rsid w:val="00A803F0"/>
    <w:rsid w:val="00A80714"/>
    <w:rsid w:val="00A846B3"/>
    <w:rsid w:val="00A8677F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5AB"/>
    <w:rsid w:val="00AB080B"/>
    <w:rsid w:val="00AB232A"/>
    <w:rsid w:val="00AB5B65"/>
    <w:rsid w:val="00AB6B2F"/>
    <w:rsid w:val="00AC21D2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C0F"/>
    <w:rsid w:val="00B05018"/>
    <w:rsid w:val="00B06135"/>
    <w:rsid w:val="00B06651"/>
    <w:rsid w:val="00B10BDE"/>
    <w:rsid w:val="00B11FC6"/>
    <w:rsid w:val="00B158AE"/>
    <w:rsid w:val="00B16FAD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31560"/>
    <w:rsid w:val="00B326AF"/>
    <w:rsid w:val="00B33607"/>
    <w:rsid w:val="00B33D7F"/>
    <w:rsid w:val="00B3482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9105B"/>
    <w:rsid w:val="00B91BBE"/>
    <w:rsid w:val="00B9257F"/>
    <w:rsid w:val="00B933F4"/>
    <w:rsid w:val="00B93AC1"/>
    <w:rsid w:val="00B94293"/>
    <w:rsid w:val="00B96070"/>
    <w:rsid w:val="00B96081"/>
    <w:rsid w:val="00B97DA7"/>
    <w:rsid w:val="00BA6B13"/>
    <w:rsid w:val="00BA6EC7"/>
    <w:rsid w:val="00BA718B"/>
    <w:rsid w:val="00BB0756"/>
    <w:rsid w:val="00BB0D9A"/>
    <w:rsid w:val="00BB1505"/>
    <w:rsid w:val="00BB5710"/>
    <w:rsid w:val="00BB5AD4"/>
    <w:rsid w:val="00BB72C0"/>
    <w:rsid w:val="00BB7903"/>
    <w:rsid w:val="00BC0BA3"/>
    <w:rsid w:val="00BC0D27"/>
    <w:rsid w:val="00BC1B41"/>
    <w:rsid w:val="00BC30C4"/>
    <w:rsid w:val="00BC4434"/>
    <w:rsid w:val="00BC7FAB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F1093"/>
    <w:rsid w:val="00BF11D8"/>
    <w:rsid w:val="00BF1A62"/>
    <w:rsid w:val="00BF25DB"/>
    <w:rsid w:val="00BF3B16"/>
    <w:rsid w:val="00BF3DB3"/>
    <w:rsid w:val="00BF4F39"/>
    <w:rsid w:val="00BF6DD5"/>
    <w:rsid w:val="00BF7A7E"/>
    <w:rsid w:val="00C06BC9"/>
    <w:rsid w:val="00C103A1"/>
    <w:rsid w:val="00C1142A"/>
    <w:rsid w:val="00C1477C"/>
    <w:rsid w:val="00C151CA"/>
    <w:rsid w:val="00C15BE4"/>
    <w:rsid w:val="00C1778D"/>
    <w:rsid w:val="00C20193"/>
    <w:rsid w:val="00C23072"/>
    <w:rsid w:val="00C23826"/>
    <w:rsid w:val="00C30448"/>
    <w:rsid w:val="00C354B1"/>
    <w:rsid w:val="00C37803"/>
    <w:rsid w:val="00C3786F"/>
    <w:rsid w:val="00C417FD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4355"/>
    <w:rsid w:val="00C953D2"/>
    <w:rsid w:val="00C976DC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E40"/>
    <w:rsid w:val="00CD0F8E"/>
    <w:rsid w:val="00CD1980"/>
    <w:rsid w:val="00CD19DC"/>
    <w:rsid w:val="00CD5348"/>
    <w:rsid w:val="00CD632F"/>
    <w:rsid w:val="00CD7A1D"/>
    <w:rsid w:val="00CD7B1C"/>
    <w:rsid w:val="00CE0067"/>
    <w:rsid w:val="00CE0E09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5E42"/>
    <w:rsid w:val="00D07A7A"/>
    <w:rsid w:val="00D11856"/>
    <w:rsid w:val="00D12764"/>
    <w:rsid w:val="00D13471"/>
    <w:rsid w:val="00D1492F"/>
    <w:rsid w:val="00D14C74"/>
    <w:rsid w:val="00D1597B"/>
    <w:rsid w:val="00D1629A"/>
    <w:rsid w:val="00D20A3B"/>
    <w:rsid w:val="00D20DC5"/>
    <w:rsid w:val="00D2338B"/>
    <w:rsid w:val="00D24A8D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4794B"/>
    <w:rsid w:val="00D508A7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44C8"/>
    <w:rsid w:val="00D65AB3"/>
    <w:rsid w:val="00D65DE5"/>
    <w:rsid w:val="00D66CCB"/>
    <w:rsid w:val="00D675E5"/>
    <w:rsid w:val="00D70DA5"/>
    <w:rsid w:val="00D723CE"/>
    <w:rsid w:val="00D7323A"/>
    <w:rsid w:val="00D75197"/>
    <w:rsid w:val="00D7542B"/>
    <w:rsid w:val="00D75E1F"/>
    <w:rsid w:val="00D80D26"/>
    <w:rsid w:val="00D81ABE"/>
    <w:rsid w:val="00D81FD7"/>
    <w:rsid w:val="00D82599"/>
    <w:rsid w:val="00D82BD2"/>
    <w:rsid w:val="00D8381D"/>
    <w:rsid w:val="00D8464F"/>
    <w:rsid w:val="00D86306"/>
    <w:rsid w:val="00D87476"/>
    <w:rsid w:val="00D87548"/>
    <w:rsid w:val="00D87B3A"/>
    <w:rsid w:val="00D90D1E"/>
    <w:rsid w:val="00D9400A"/>
    <w:rsid w:val="00D955DB"/>
    <w:rsid w:val="00DA210C"/>
    <w:rsid w:val="00DA326B"/>
    <w:rsid w:val="00DA3CA3"/>
    <w:rsid w:val="00DA669F"/>
    <w:rsid w:val="00DA75F3"/>
    <w:rsid w:val="00DA7E74"/>
    <w:rsid w:val="00DB1980"/>
    <w:rsid w:val="00DB2F4C"/>
    <w:rsid w:val="00DB300A"/>
    <w:rsid w:val="00DB5BDD"/>
    <w:rsid w:val="00DC01B6"/>
    <w:rsid w:val="00DC1245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18C5"/>
    <w:rsid w:val="00DE19AB"/>
    <w:rsid w:val="00DE19F4"/>
    <w:rsid w:val="00DE46B8"/>
    <w:rsid w:val="00DE508D"/>
    <w:rsid w:val="00DE52C9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40D0"/>
    <w:rsid w:val="00E2431F"/>
    <w:rsid w:val="00E243A9"/>
    <w:rsid w:val="00E26B81"/>
    <w:rsid w:val="00E3278D"/>
    <w:rsid w:val="00E32DDE"/>
    <w:rsid w:val="00E33586"/>
    <w:rsid w:val="00E4055B"/>
    <w:rsid w:val="00E41A2F"/>
    <w:rsid w:val="00E41C91"/>
    <w:rsid w:val="00E41CC5"/>
    <w:rsid w:val="00E4393C"/>
    <w:rsid w:val="00E443C0"/>
    <w:rsid w:val="00E455DA"/>
    <w:rsid w:val="00E47516"/>
    <w:rsid w:val="00E50486"/>
    <w:rsid w:val="00E51589"/>
    <w:rsid w:val="00E54284"/>
    <w:rsid w:val="00E54BA4"/>
    <w:rsid w:val="00E555A1"/>
    <w:rsid w:val="00E55DCD"/>
    <w:rsid w:val="00E5734C"/>
    <w:rsid w:val="00E6128B"/>
    <w:rsid w:val="00E63117"/>
    <w:rsid w:val="00E631DE"/>
    <w:rsid w:val="00E63B33"/>
    <w:rsid w:val="00E672A9"/>
    <w:rsid w:val="00E71B56"/>
    <w:rsid w:val="00E74D6F"/>
    <w:rsid w:val="00E774F8"/>
    <w:rsid w:val="00E8096A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ED5"/>
    <w:rsid w:val="00EA7EE5"/>
    <w:rsid w:val="00EB04EE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6156"/>
    <w:rsid w:val="00F06AE3"/>
    <w:rsid w:val="00F113D9"/>
    <w:rsid w:val="00F1271D"/>
    <w:rsid w:val="00F1279C"/>
    <w:rsid w:val="00F13C84"/>
    <w:rsid w:val="00F15FD6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308A5"/>
    <w:rsid w:val="00F32F2C"/>
    <w:rsid w:val="00F35C36"/>
    <w:rsid w:val="00F36BA2"/>
    <w:rsid w:val="00F40F42"/>
    <w:rsid w:val="00F41931"/>
    <w:rsid w:val="00F42351"/>
    <w:rsid w:val="00F44BE4"/>
    <w:rsid w:val="00F458AC"/>
    <w:rsid w:val="00F4590F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2552"/>
    <w:rsid w:val="00F64ADC"/>
    <w:rsid w:val="00F65CD1"/>
    <w:rsid w:val="00F666BE"/>
    <w:rsid w:val="00F66D29"/>
    <w:rsid w:val="00F70005"/>
    <w:rsid w:val="00F715DE"/>
    <w:rsid w:val="00F72C70"/>
    <w:rsid w:val="00F73271"/>
    <w:rsid w:val="00F74460"/>
    <w:rsid w:val="00F77EFF"/>
    <w:rsid w:val="00F8053A"/>
    <w:rsid w:val="00F8340E"/>
    <w:rsid w:val="00F85ED9"/>
    <w:rsid w:val="00F85FCA"/>
    <w:rsid w:val="00F863AC"/>
    <w:rsid w:val="00F86BE7"/>
    <w:rsid w:val="00F86DDE"/>
    <w:rsid w:val="00F90287"/>
    <w:rsid w:val="00F9371A"/>
    <w:rsid w:val="00F96145"/>
    <w:rsid w:val="00F96C33"/>
    <w:rsid w:val="00F9788E"/>
    <w:rsid w:val="00FA1841"/>
    <w:rsid w:val="00FA3447"/>
    <w:rsid w:val="00FA4FF0"/>
    <w:rsid w:val="00FA50CE"/>
    <w:rsid w:val="00FA57C9"/>
    <w:rsid w:val="00FA607C"/>
    <w:rsid w:val="00FA65B2"/>
    <w:rsid w:val="00FA65FF"/>
    <w:rsid w:val="00FA74A2"/>
    <w:rsid w:val="00FB26DF"/>
    <w:rsid w:val="00FB28D1"/>
    <w:rsid w:val="00FB30A3"/>
    <w:rsid w:val="00FB6371"/>
    <w:rsid w:val="00FB6B7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01D"/>
    <w:rsid w:val="00FD23A9"/>
    <w:rsid w:val="00FD2D3E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C233BB7"/>
  <w15:docId w15:val="{EB3D7628-4EE9-40F1-A697-F322F610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4BBBE-E1C3-46AC-B8AD-5E181AAD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F99FCF30</Template>
  <TotalTime>8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Gaven, Cait</cp:lastModifiedBy>
  <cp:revision>4</cp:revision>
  <cp:lastPrinted>2016-06-20T07:59:00Z</cp:lastPrinted>
  <dcterms:created xsi:type="dcterms:W3CDTF">2016-06-28T22:31:00Z</dcterms:created>
  <dcterms:modified xsi:type="dcterms:W3CDTF">2016-06-30T01:10:00Z</dcterms:modified>
</cp:coreProperties>
</file>