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813FB9">
              <w:rPr>
                <w:b/>
              </w:rPr>
              <w:t xml:space="preserve"> Continued funding for Beef Week</w:t>
            </w:r>
          </w:p>
        </w:tc>
      </w:tr>
      <w:tr w:rsidR="009B3310" w:rsidTr="00C05627">
        <w:tc>
          <w:tcPr>
            <w:tcW w:w="4621" w:type="dxa"/>
          </w:tcPr>
          <w:p w:rsidR="009B3310" w:rsidRDefault="009B3310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9B3310" w:rsidRPr="00BA718B" w:rsidRDefault="009B3310" w:rsidP="009B3310">
            <w:pPr>
              <w:rPr>
                <w:smallCaps/>
                <w:noProof/>
              </w:rPr>
            </w:pPr>
            <w:r>
              <w:rPr>
                <w:smallCaps/>
                <w:noProof/>
              </w:rPr>
              <w:t>COA 022</w:t>
            </w:r>
          </w:p>
        </w:tc>
      </w:tr>
      <w:tr w:rsidR="009B3310" w:rsidTr="00C05627">
        <w:tc>
          <w:tcPr>
            <w:tcW w:w="4621" w:type="dxa"/>
          </w:tcPr>
          <w:p w:rsidR="009B3310" w:rsidRPr="00FD2D3E" w:rsidRDefault="009B3310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9B3310" w:rsidRDefault="009B3310" w:rsidP="005F7F82">
            <w:pPr>
              <w:pStyle w:val="Text"/>
            </w:pPr>
            <w:r>
              <w:t xml:space="preserve">The proposal is to provide $3.0 million to the Beef Australia expo to be held in </w:t>
            </w:r>
            <w:r w:rsidR="001B704B">
              <w:t>Central Queensland</w:t>
            </w:r>
            <w:r>
              <w:t xml:space="preserve"> in 2018.</w:t>
            </w:r>
          </w:p>
          <w:p w:rsidR="009B5F8E" w:rsidRPr="0009129B" w:rsidRDefault="009B5F8E" w:rsidP="005F7F82">
            <w:pPr>
              <w:pStyle w:val="Text"/>
            </w:pPr>
          </w:p>
        </w:tc>
      </w:tr>
      <w:tr w:rsidR="009B3310" w:rsidTr="00C05627">
        <w:tc>
          <w:tcPr>
            <w:tcW w:w="4621" w:type="dxa"/>
          </w:tcPr>
          <w:p w:rsidR="009B3310" w:rsidRPr="00FD2D3E" w:rsidRDefault="009B3310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9B3310" w:rsidRPr="0009129B" w:rsidRDefault="009B3310" w:rsidP="005F7F82">
            <w:pPr>
              <w:pStyle w:val="Text"/>
            </w:pPr>
            <w:r>
              <w:t>Prime Minister</w:t>
            </w:r>
          </w:p>
        </w:tc>
      </w:tr>
      <w:tr w:rsidR="009B3310" w:rsidTr="00C05627">
        <w:tc>
          <w:tcPr>
            <w:tcW w:w="4621" w:type="dxa"/>
          </w:tcPr>
          <w:p w:rsidR="009B3310" w:rsidRPr="00FD2D3E" w:rsidRDefault="009B3310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9B3310" w:rsidRPr="0009129B" w:rsidRDefault="009B3310" w:rsidP="009B3310">
            <w:pPr>
              <w:pStyle w:val="Text"/>
            </w:pPr>
            <w:r>
              <w:t>17/06/2016</w:t>
            </w:r>
          </w:p>
        </w:tc>
      </w:tr>
      <w:tr w:rsidR="009B3310" w:rsidTr="00C05627">
        <w:tc>
          <w:tcPr>
            <w:tcW w:w="4621" w:type="dxa"/>
          </w:tcPr>
          <w:p w:rsidR="009B3310" w:rsidRPr="00FD2D3E" w:rsidRDefault="009B3310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9B3310" w:rsidRPr="0009129B" w:rsidRDefault="00716A50" w:rsidP="009B3310">
            <w:pPr>
              <w:pStyle w:val="Text"/>
            </w:pPr>
            <w:r>
              <w:t>15/06</w:t>
            </w:r>
            <w:r w:rsidR="009B3310">
              <w:t>/2016</w:t>
            </w:r>
          </w:p>
        </w:tc>
      </w:tr>
      <w:tr w:rsidR="009B3310" w:rsidTr="00C05627">
        <w:tc>
          <w:tcPr>
            <w:tcW w:w="4621" w:type="dxa"/>
          </w:tcPr>
          <w:p w:rsidR="009B3310" w:rsidRPr="00FD2D3E" w:rsidRDefault="009B3310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9B3310" w:rsidRPr="0009129B" w:rsidRDefault="00DD222D" w:rsidP="005F7F82">
            <w:pPr>
              <w:pStyle w:val="Text"/>
            </w:pPr>
            <w:r>
              <w:t>24/06/2016</w:t>
            </w:r>
          </w:p>
        </w:tc>
      </w:tr>
      <w:tr w:rsidR="009B3310" w:rsidTr="00C05627">
        <w:tc>
          <w:tcPr>
            <w:tcW w:w="4621" w:type="dxa"/>
          </w:tcPr>
          <w:p w:rsidR="009B3310" w:rsidRPr="00FD2D3E" w:rsidRDefault="009B3310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9B3310" w:rsidRPr="0009129B" w:rsidRDefault="009B3310" w:rsidP="005F7F82">
            <w:pPr>
              <w:pStyle w:val="Text"/>
            </w:pPr>
            <w:r>
              <w:t>Not applicable</w:t>
            </w:r>
            <w:r w:rsidR="009B5F8E">
              <w:t>.</w:t>
            </w:r>
            <w:r>
              <w:t xml:space="preserve"> </w:t>
            </w:r>
          </w:p>
        </w:tc>
      </w:tr>
      <w:tr w:rsidR="009B3310" w:rsidTr="00C05627">
        <w:tc>
          <w:tcPr>
            <w:tcW w:w="4621" w:type="dxa"/>
          </w:tcPr>
          <w:p w:rsidR="009B3310" w:rsidRPr="00FD2D3E" w:rsidRDefault="009B3310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9B3310" w:rsidRPr="0009129B" w:rsidRDefault="009B3310" w:rsidP="005F7F82">
            <w:pPr>
              <w:pStyle w:val="Text"/>
            </w:pPr>
            <w:r>
              <w:t>Not applicable</w:t>
            </w:r>
            <w:r w:rsidR="009B5F8E">
              <w:t>.</w:t>
            </w: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9B3310" w:rsidTr="00E612EE">
        <w:tc>
          <w:tcPr>
            <w:tcW w:w="1848" w:type="dxa"/>
          </w:tcPr>
          <w:p w:rsidR="009B3310" w:rsidRPr="0009129B" w:rsidRDefault="009B3310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  <w:vAlign w:val="center"/>
          </w:tcPr>
          <w:p w:rsidR="009B3310" w:rsidRPr="0009129B" w:rsidRDefault="009B3310" w:rsidP="005F7F82">
            <w:pPr>
              <w:pStyle w:val="Tablefigures"/>
              <w:jc w:val="center"/>
            </w:pPr>
            <w:r>
              <w:t>0.0</w:t>
            </w:r>
          </w:p>
        </w:tc>
        <w:tc>
          <w:tcPr>
            <w:tcW w:w="1848" w:type="dxa"/>
            <w:vAlign w:val="center"/>
          </w:tcPr>
          <w:p w:rsidR="009B3310" w:rsidRPr="0009129B" w:rsidRDefault="009B3310" w:rsidP="005F7F82">
            <w:pPr>
              <w:pStyle w:val="Tablefigures"/>
              <w:jc w:val="center"/>
            </w:pPr>
            <w:r>
              <w:t>-3.0</w:t>
            </w:r>
          </w:p>
        </w:tc>
        <w:tc>
          <w:tcPr>
            <w:tcW w:w="1849" w:type="dxa"/>
            <w:vAlign w:val="center"/>
          </w:tcPr>
          <w:p w:rsidR="009B3310" w:rsidRPr="0009129B" w:rsidRDefault="009B3310" w:rsidP="005F7F82">
            <w:pPr>
              <w:pStyle w:val="Tablefigures"/>
              <w:jc w:val="center"/>
            </w:pPr>
            <w:r>
              <w:t>0.0</w:t>
            </w:r>
          </w:p>
        </w:tc>
        <w:tc>
          <w:tcPr>
            <w:tcW w:w="1849" w:type="dxa"/>
            <w:vAlign w:val="center"/>
          </w:tcPr>
          <w:p w:rsidR="009B3310" w:rsidRPr="0009129B" w:rsidRDefault="009B3310" w:rsidP="005F7F82">
            <w:pPr>
              <w:pStyle w:val="Tablefigures"/>
              <w:jc w:val="center"/>
            </w:pPr>
            <w:r>
              <w:t>0.0</w:t>
            </w:r>
          </w:p>
        </w:tc>
      </w:tr>
      <w:tr w:rsidR="009B3310" w:rsidTr="00E612EE">
        <w:tc>
          <w:tcPr>
            <w:tcW w:w="1848" w:type="dxa"/>
          </w:tcPr>
          <w:p w:rsidR="009B3310" w:rsidRPr="0009129B" w:rsidRDefault="009B3310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  <w:vAlign w:val="center"/>
          </w:tcPr>
          <w:p w:rsidR="009B3310" w:rsidRPr="0009129B" w:rsidRDefault="009B3310" w:rsidP="005F7F82">
            <w:pPr>
              <w:pStyle w:val="Tablefigures"/>
              <w:jc w:val="center"/>
            </w:pPr>
            <w:r>
              <w:t>0.0</w:t>
            </w:r>
          </w:p>
        </w:tc>
        <w:tc>
          <w:tcPr>
            <w:tcW w:w="1848" w:type="dxa"/>
            <w:vAlign w:val="center"/>
          </w:tcPr>
          <w:p w:rsidR="009B3310" w:rsidRPr="0009129B" w:rsidRDefault="009B3310" w:rsidP="005F7F82">
            <w:pPr>
              <w:pStyle w:val="Tablefigures"/>
              <w:jc w:val="center"/>
            </w:pPr>
            <w:r>
              <w:t>-3.0</w:t>
            </w:r>
          </w:p>
        </w:tc>
        <w:tc>
          <w:tcPr>
            <w:tcW w:w="1849" w:type="dxa"/>
            <w:vAlign w:val="center"/>
          </w:tcPr>
          <w:p w:rsidR="009B3310" w:rsidRPr="0009129B" w:rsidRDefault="009B3310" w:rsidP="005F7F82">
            <w:pPr>
              <w:pStyle w:val="Tablefigures"/>
              <w:jc w:val="center"/>
            </w:pPr>
            <w:r>
              <w:t>0.0</w:t>
            </w:r>
          </w:p>
        </w:tc>
        <w:tc>
          <w:tcPr>
            <w:tcW w:w="1849" w:type="dxa"/>
            <w:vAlign w:val="center"/>
          </w:tcPr>
          <w:p w:rsidR="009B3310" w:rsidRPr="0009129B" w:rsidRDefault="009B3310" w:rsidP="005F7F82">
            <w:pPr>
              <w:pStyle w:val="Tablefigures"/>
              <w:jc w:val="center"/>
            </w:pPr>
            <w:r>
              <w:t>0.0</w:t>
            </w:r>
          </w:p>
        </w:tc>
      </w:tr>
    </w:tbl>
    <w:p w:rsidR="00FE42DB" w:rsidRPr="00063068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9B3310" w:rsidRDefault="009B3310" w:rsidP="009B3310">
            <w:pPr>
              <w:pStyle w:val="Text"/>
            </w:pPr>
            <w:r>
              <w:t>This proposal has been costed as a specified amount.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FE42DB" w:rsidRDefault="00FE42DB" w:rsidP="00C05627">
            <w:pPr>
              <w:pStyle w:val="Text"/>
            </w:pPr>
          </w:p>
          <w:p w:rsidR="009B3310" w:rsidRDefault="009B3310" w:rsidP="009B3310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</w:tbl>
    <w:p w:rsidR="009B3310" w:rsidRDefault="009B3310"/>
    <w:p w:rsidR="009B3310" w:rsidRDefault="009B3310">
      <w:r>
        <w:br w:type="column"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9B3310" w:rsidRDefault="009B3310" w:rsidP="009B3310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9B3310" w:rsidRDefault="009B3310" w:rsidP="00C05627">
            <w:pPr>
              <w:pStyle w:val="Text"/>
              <w:spacing w:before="120"/>
              <w:rPr>
                <w:b/>
              </w:rPr>
            </w:pPr>
          </w:p>
          <w:p w:rsidR="009B3310" w:rsidRDefault="009B5F8E" w:rsidP="009B3310">
            <w:pPr>
              <w:pStyle w:val="Text"/>
            </w:pPr>
            <w:r>
              <w:t>As specified in the costing request, i</w:t>
            </w:r>
            <w:r w:rsidR="009B3310">
              <w:t>t is assumed that funding will be provided as a grant to Beef Australia.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FE42DB" w:rsidP="00C05627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FE42DB" w:rsidRDefault="009B5F8E" w:rsidP="007A78D2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 xml:space="preserve">As specified in the costing request, </w:t>
            </w:r>
            <w:r w:rsidR="001B704B">
              <w:t xml:space="preserve">any </w:t>
            </w:r>
            <w:r w:rsidR="009B3310">
              <w:t>departmental</w:t>
            </w:r>
            <w:r w:rsidR="001B704B">
              <w:t xml:space="preserve"> costs associated with administering this policy will be met from within the existing </w:t>
            </w:r>
            <w:r w:rsidR="009B3310">
              <w:t>resources</w:t>
            </w:r>
            <w:r w:rsidR="005A4D47">
              <w:t xml:space="preserve"> of the Department of Agriculture and Water Resources</w:t>
            </w:r>
            <w:r w:rsidR="009B3310">
              <w:t>.</w:t>
            </w:r>
          </w:p>
          <w:p w:rsidR="007A78D2" w:rsidRPr="0009129B" w:rsidRDefault="007A78D2" w:rsidP="007A78D2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9B3310" w:rsidRDefault="009B3310" w:rsidP="009B3310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9B3310" w:rsidRDefault="009B3310" w:rsidP="009B3310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9B3310" w:rsidRDefault="009B3310" w:rsidP="009B3310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  <w:ind w:left="360"/>
            </w:pP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9B3310" w:rsidRDefault="009B3310" w:rsidP="009B3310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310" w:rsidRDefault="009B3310" w:rsidP="00FE42DB">
      <w:pPr>
        <w:spacing w:after="0" w:line="240" w:lineRule="auto"/>
      </w:pPr>
      <w:r>
        <w:separator/>
      </w:r>
    </w:p>
  </w:endnote>
  <w:endnote w:type="continuationSeparator" w:id="0">
    <w:p w:rsidR="009B3310" w:rsidRDefault="009B3310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310" w:rsidRDefault="009B3310" w:rsidP="00FE42DB">
      <w:pPr>
        <w:spacing w:after="0" w:line="240" w:lineRule="auto"/>
      </w:pPr>
      <w:r>
        <w:separator/>
      </w:r>
    </w:p>
  </w:footnote>
  <w:footnote w:type="continuationSeparator" w:id="0">
    <w:p w:rsidR="009B3310" w:rsidRDefault="009B3310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3FB9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B704B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4D47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0BCE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50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A78D2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3FB9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155A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156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310"/>
    <w:rsid w:val="009B397B"/>
    <w:rsid w:val="009B41F3"/>
    <w:rsid w:val="009B42FD"/>
    <w:rsid w:val="009B5088"/>
    <w:rsid w:val="009B5307"/>
    <w:rsid w:val="009B5F8E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56D2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5E6C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22D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32F6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-TEMPLATE.dotx</Template>
  <TotalTime>11</TotalTime>
  <Pages>2</Pages>
  <Words>350</Words>
  <Characters>1999</Characters>
  <Application>Microsoft Office Word</Application>
  <DocSecurity>0</DocSecurity>
  <Lines>16</Lines>
  <Paragraphs>4</Paragraphs>
  <ScaleCrop>false</ScaleCrop>
  <Company>FINANCE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wicmit</dc:creator>
  <cp:lastModifiedBy>fetemm</cp:lastModifiedBy>
  <cp:revision>8</cp:revision>
  <dcterms:created xsi:type="dcterms:W3CDTF">2016-06-21T06:55:00Z</dcterms:created>
  <dcterms:modified xsi:type="dcterms:W3CDTF">2016-06-24T05:36:00Z</dcterms:modified>
</cp:coreProperties>
</file>